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CB37A" w14:textId="77777777" w:rsidR="00391C9D" w:rsidRDefault="00391C9D" w:rsidP="00391C9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WAREN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81DF4DB" w14:textId="77777777" w:rsidR="00391C9D" w:rsidRDefault="00391C9D" w:rsidP="00391C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Everdon, Northamptonshire. </w:t>
      </w:r>
    </w:p>
    <w:p w14:paraId="604775D6" w14:textId="77777777" w:rsidR="00391C9D" w:rsidRDefault="00391C9D" w:rsidP="00391C9D">
      <w:pPr>
        <w:pStyle w:val="NoSpacing"/>
        <w:rPr>
          <w:rFonts w:cs="Times New Roman"/>
          <w:szCs w:val="24"/>
        </w:rPr>
      </w:pPr>
    </w:p>
    <w:p w14:paraId="308079C5" w14:textId="77777777" w:rsidR="00391C9D" w:rsidRDefault="00391C9D" w:rsidP="00391C9D">
      <w:pPr>
        <w:pStyle w:val="NoSpacing"/>
        <w:rPr>
          <w:rFonts w:cs="Times New Roman"/>
          <w:szCs w:val="24"/>
        </w:rPr>
      </w:pPr>
    </w:p>
    <w:p w14:paraId="4BCC4B0A" w14:textId="77777777" w:rsidR="00391C9D" w:rsidRDefault="00391C9D" w:rsidP="00391C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Jan.1484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Kettering into</w:t>
      </w:r>
    </w:p>
    <w:p w14:paraId="77679B9E" w14:textId="77777777" w:rsidR="00391C9D" w:rsidRDefault="00391C9D" w:rsidP="00391C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John Acton(q.v.).</w:t>
      </w:r>
    </w:p>
    <w:p w14:paraId="5CC9E632" w14:textId="77777777" w:rsidR="00391C9D" w:rsidRDefault="00391C9D" w:rsidP="00391C9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890F849" w14:textId="77777777" w:rsidR="00391C9D" w:rsidRDefault="00391C9D" w:rsidP="00391C9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p.157)</w:t>
      </w:r>
    </w:p>
    <w:p w14:paraId="7C91E67A" w14:textId="77777777" w:rsidR="00391C9D" w:rsidRDefault="00391C9D" w:rsidP="00391C9D">
      <w:pPr>
        <w:pStyle w:val="NoSpacing"/>
        <w:rPr>
          <w:rFonts w:eastAsia="Times New Roman" w:cs="Times New Roman"/>
          <w:szCs w:val="24"/>
        </w:rPr>
      </w:pPr>
    </w:p>
    <w:p w14:paraId="0443CDFC" w14:textId="77777777" w:rsidR="00391C9D" w:rsidRDefault="00391C9D" w:rsidP="00391C9D">
      <w:pPr>
        <w:pStyle w:val="NoSpacing"/>
        <w:rPr>
          <w:rFonts w:eastAsia="Times New Roman" w:cs="Times New Roman"/>
          <w:szCs w:val="24"/>
        </w:rPr>
      </w:pPr>
    </w:p>
    <w:p w14:paraId="3841F32C" w14:textId="77777777" w:rsidR="00391C9D" w:rsidRDefault="00391C9D" w:rsidP="00391C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November 2023</w:t>
      </w:r>
    </w:p>
    <w:p w14:paraId="2B66F1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2FE84" w14:textId="77777777" w:rsidR="00391C9D" w:rsidRDefault="00391C9D" w:rsidP="009139A6">
      <w:r>
        <w:separator/>
      </w:r>
    </w:p>
  </w:endnote>
  <w:endnote w:type="continuationSeparator" w:id="0">
    <w:p w14:paraId="3644F273" w14:textId="77777777" w:rsidR="00391C9D" w:rsidRDefault="00391C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01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73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24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CDFCE" w14:textId="77777777" w:rsidR="00391C9D" w:rsidRDefault="00391C9D" w:rsidP="009139A6">
      <w:r>
        <w:separator/>
      </w:r>
    </w:p>
  </w:footnote>
  <w:footnote w:type="continuationSeparator" w:id="0">
    <w:p w14:paraId="4D62F5FF" w14:textId="77777777" w:rsidR="00391C9D" w:rsidRDefault="00391C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88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AF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FB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9D"/>
    <w:rsid w:val="000666E0"/>
    <w:rsid w:val="002510B7"/>
    <w:rsid w:val="00391C9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4FB57"/>
  <w15:chartTrackingRefBased/>
  <w15:docId w15:val="{69E58448-7E0F-4320-B5B0-6590F9B7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2023-11-26T20:53:00Z</dcterms:created>
  <dcterms:modified xsi:type="dcterms:W3CDTF">2023-11-26T20:53:00Z</dcterms:modified>
</cp:coreProperties>
</file>